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BB12" w14:textId="77777777" w:rsidR="00FA2ED3" w:rsidRDefault="00FA2ED3" w:rsidP="00314C5F">
      <w:pPr>
        <w:spacing w:line="276" w:lineRule="auto"/>
        <w:jc w:val="right"/>
        <w:rPr>
          <w:rFonts w:ascii="Cambria" w:hAnsi="Cambria" w:cs="Calibri"/>
          <w:b/>
          <w:caps/>
          <w:color w:val="FF0000"/>
        </w:rPr>
      </w:pPr>
    </w:p>
    <w:p w14:paraId="2007DA7C" w14:textId="77777777" w:rsidR="00E42C5C" w:rsidRDefault="00E42C5C" w:rsidP="00314C5F">
      <w:pPr>
        <w:spacing w:line="276" w:lineRule="auto"/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F49AD1E" w14:textId="0B1E2F43" w:rsidR="002547A9" w:rsidRPr="00927D9B" w:rsidRDefault="002547A9" w:rsidP="00927D9B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927D9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A5D7A" w:rsidRPr="00927D9B">
        <w:rPr>
          <w:rFonts w:ascii="Arial" w:hAnsi="Arial" w:cs="Arial"/>
          <w:b/>
          <w:bCs/>
          <w:sz w:val="22"/>
          <w:szCs w:val="22"/>
        </w:rPr>
        <w:t>4</w:t>
      </w:r>
      <w:r w:rsidRPr="00927D9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88314AB" w14:textId="77777777" w:rsidR="002547A9" w:rsidRPr="00927D9B" w:rsidRDefault="002547A9" w:rsidP="00927D9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7BCA382" w14:textId="77777777" w:rsidR="002547A9" w:rsidRPr="00927D9B" w:rsidRDefault="002547A9" w:rsidP="00927D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FAB9233" w14:textId="77777777" w:rsidR="00927D9B" w:rsidRPr="00927D9B" w:rsidRDefault="00927D9B" w:rsidP="00927D9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7D9B">
        <w:rPr>
          <w:rFonts w:ascii="Arial" w:hAnsi="Arial" w:cs="Arial"/>
          <w:b/>
          <w:sz w:val="22"/>
          <w:szCs w:val="22"/>
        </w:rPr>
        <w:t>OŚWIADCZENIE</w:t>
      </w:r>
      <w:r w:rsidRPr="00927D9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1494E1" w14:textId="77777777" w:rsidR="00927D9B" w:rsidRPr="00927D9B" w:rsidRDefault="00927D9B" w:rsidP="00927D9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27D9B">
        <w:rPr>
          <w:rFonts w:ascii="Arial" w:hAnsi="Arial" w:cs="Arial"/>
          <w:b/>
          <w:sz w:val="22"/>
          <w:szCs w:val="22"/>
        </w:rPr>
        <w:t>WYKONAWCÓW WSPÓLNIE UBIEGAJĄCYCH SIĘ O UDZIELENIE ZAMÓWIENIA</w:t>
      </w:r>
      <w:r w:rsidRPr="00927D9B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14A05A3A" w14:textId="77777777" w:rsidR="00927D9B" w:rsidRPr="00927D9B" w:rsidRDefault="00927D9B" w:rsidP="00927D9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927D9B">
        <w:rPr>
          <w:rFonts w:ascii="Arial" w:hAnsi="Arial" w:cs="Arial"/>
          <w:b/>
          <w:sz w:val="22"/>
          <w:szCs w:val="22"/>
        </w:rPr>
        <w:t xml:space="preserve">składane </w:t>
      </w:r>
      <w:r w:rsidRPr="00927D9B">
        <w:rPr>
          <w:rFonts w:ascii="Arial" w:hAnsi="Arial" w:cs="Arial"/>
          <w:b/>
          <w:bCs/>
          <w:sz w:val="22"/>
          <w:szCs w:val="22"/>
        </w:rPr>
        <w:t xml:space="preserve">na podstawie art. 114 ust. 4 ustawy </w:t>
      </w:r>
      <w:proofErr w:type="spellStart"/>
      <w:r w:rsidRPr="00927D9B">
        <w:rPr>
          <w:rFonts w:ascii="Arial" w:hAnsi="Arial" w:cs="Arial"/>
          <w:b/>
          <w:bCs/>
          <w:sz w:val="22"/>
          <w:szCs w:val="22"/>
        </w:rPr>
        <w:t>Pzp</w:t>
      </w:r>
      <w:proofErr w:type="spellEnd"/>
    </w:p>
    <w:p w14:paraId="6616CF2B" w14:textId="77777777" w:rsidR="002547A9" w:rsidRPr="00927D9B" w:rsidRDefault="002547A9" w:rsidP="00927D9B">
      <w:pPr>
        <w:spacing w:line="276" w:lineRule="auto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141687FB" w14:textId="77777777" w:rsidR="002547A9" w:rsidRPr="004B5E22" w:rsidRDefault="002547A9" w:rsidP="00314C5F">
      <w:pPr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p w14:paraId="1C320E37" w14:textId="77777777" w:rsidR="00EB0722" w:rsidRPr="00892EE8" w:rsidRDefault="00EB0722" w:rsidP="00EB072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>Pełna nazwa Wykonawc</w:t>
      </w:r>
      <w:r>
        <w:rPr>
          <w:rFonts w:ascii="Arial" w:hAnsi="Arial" w:cs="Arial"/>
          <w:b/>
          <w:sz w:val="22"/>
          <w:szCs w:val="22"/>
        </w:rPr>
        <w:t xml:space="preserve">y </w:t>
      </w:r>
      <w:r w:rsidRPr="00892EE8">
        <w:rPr>
          <w:rFonts w:ascii="Arial" w:hAnsi="Arial" w:cs="Arial"/>
          <w:b/>
          <w:sz w:val="22"/>
          <w:szCs w:val="22"/>
        </w:rPr>
        <w:t>……………………………………………………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.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.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…</w:t>
      </w:r>
    </w:p>
    <w:p w14:paraId="475825E1" w14:textId="77777777" w:rsidR="00EB0722" w:rsidRPr="00892EE8" w:rsidRDefault="00EB0722" w:rsidP="00EB072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>KRS/</w:t>
      </w:r>
      <w:proofErr w:type="spellStart"/>
      <w:r w:rsidRPr="00892EE8">
        <w:rPr>
          <w:rFonts w:ascii="Arial" w:hAnsi="Arial" w:cs="Arial"/>
          <w:b/>
          <w:sz w:val="22"/>
          <w:szCs w:val="22"/>
        </w:rPr>
        <w:t>CEiDG</w:t>
      </w:r>
      <w:proofErr w:type="spellEnd"/>
      <w:r w:rsidRPr="00892EE8">
        <w:rPr>
          <w:rFonts w:ascii="Arial" w:hAnsi="Arial" w:cs="Arial"/>
          <w:b/>
          <w:sz w:val="22"/>
          <w:szCs w:val="22"/>
        </w:rPr>
        <w:t xml:space="preserve"> ……………………………………………………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.…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Pr="00892EE8">
        <w:rPr>
          <w:rFonts w:ascii="Arial" w:hAnsi="Arial" w:cs="Arial"/>
          <w:b/>
          <w:sz w:val="22"/>
          <w:szCs w:val="22"/>
        </w:rPr>
        <w:t>…....</w:t>
      </w:r>
      <w:proofErr w:type="gramEnd"/>
      <w:r w:rsidRPr="00892EE8">
        <w:rPr>
          <w:rFonts w:ascii="Arial" w:hAnsi="Arial" w:cs="Arial"/>
          <w:b/>
          <w:sz w:val="22"/>
          <w:szCs w:val="22"/>
        </w:rPr>
        <w:t>……….</w:t>
      </w:r>
    </w:p>
    <w:p w14:paraId="1BB1F0AC" w14:textId="77777777" w:rsidR="00EB0722" w:rsidRPr="00892EE8" w:rsidRDefault="00EB0722" w:rsidP="00EB072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92EE8">
        <w:rPr>
          <w:rFonts w:ascii="Arial" w:hAnsi="Arial" w:cs="Arial"/>
          <w:b/>
          <w:sz w:val="22"/>
          <w:szCs w:val="22"/>
        </w:rPr>
        <w:t>NIP - ....................................................., REGON - .................................................................</w:t>
      </w:r>
    </w:p>
    <w:p w14:paraId="146AB859" w14:textId="77777777" w:rsidR="00EB0722" w:rsidRDefault="00EB0722" w:rsidP="00EB0722">
      <w:pPr>
        <w:spacing w:line="276" w:lineRule="auto"/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5D2EFB35" w14:textId="77777777" w:rsidR="00EB0722" w:rsidRPr="004B5E22" w:rsidRDefault="00EB0722" w:rsidP="00EB0722">
      <w:pPr>
        <w:spacing w:line="276" w:lineRule="auto"/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6E680807" w14:textId="77777777" w:rsidR="00EB0722" w:rsidRPr="00927D9B" w:rsidRDefault="00EB0722" w:rsidP="00EB072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27D9B">
        <w:rPr>
          <w:rFonts w:ascii="Arial" w:hAnsi="Arial" w:cs="Arial"/>
          <w:sz w:val="22"/>
          <w:szCs w:val="22"/>
        </w:rPr>
        <w:t>Na potrzeby</w:t>
      </w:r>
      <w:r w:rsidRPr="00927D9B">
        <w:rPr>
          <w:rFonts w:ascii="Arial" w:hAnsi="Arial" w:cs="Arial"/>
          <w:bCs/>
          <w:sz w:val="22"/>
          <w:szCs w:val="22"/>
        </w:rPr>
        <w:t xml:space="preserve"> postępowania o udzielenie zamówienia publicznego </w:t>
      </w:r>
      <w:r w:rsidRPr="00927D9B">
        <w:rPr>
          <w:rFonts w:ascii="Arial" w:hAnsi="Arial" w:cs="Arial"/>
          <w:sz w:val="22"/>
          <w:szCs w:val="22"/>
          <w:lang w:eastAsia="zh-CN"/>
        </w:rPr>
        <w:t xml:space="preserve">prowadzonego </w:t>
      </w:r>
      <w:r w:rsidRPr="00927D9B">
        <w:rPr>
          <w:rFonts w:ascii="Arial" w:hAnsi="Arial" w:cs="Arial"/>
          <w:sz w:val="22"/>
          <w:szCs w:val="22"/>
        </w:rPr>
        <w:t xml:space="preserve">na podstawie </w:t>
      </w:r>
      <w:bookmarkStart w:id="0" w:name="_Hlk163942972"/>
      <w:r w:rsidRPr="00927D9B">
        <w:rPr>
          <w:rFonts w:ascii="Arial" w:hAnsi="Arial" w:cs="Arial"/>
          <w:sz w:val="22"/>
          <w:szCs w:val="22"/>
        </w:rPr>
        <w:t xml:space="preserve">art. 132 ustawy z dnia 11 września 2019 r. Prawo zamówień publicznych (Dz. U. 2024 r. poz. 1320 z </w:t>
      </w:r>
      <w:proofErr w:type="spellStart"/>
      <w:r w:rsidRPr="00927D9B">
        <w:rPr>
          <w:rFonts w:ascii="Arial" w:hAnsi="Arial" w:cs="Arial"/>
          <w:sz w:val="22"/>
          <w:szCs w:val="22"/>
        </w:rPr>
        <w:t>późń</w:t>
      </w:r>
      <w:proofErr w:type="spellEnd"/>
      <w:r w:rsidRPr="00927D9B">
        <w:rPr>
          <w:rFonts w:ascii="Arial" w:hAnsi="Arial" w:cs="Arial"/>
          <w:sz w:val="22"/>
          <w:szCs w:val="22"/>
        </w:rPr>
        <w:t xml:space="preserve">. zm.) </w:t>
      </w:r>
      <w:r w:rsidRPr="00927D9B">
        <w:rPr>
          <w:rFonts w:ascii="Arial" w:hAnsi="Arial" w:cs="Arial"/>
          <w:sz w:val="22"/>
          <w:szCs w:val="22"/>
          <w:lang w:eastAsia="zh-CN"/>
        </w:rPr>
        <w:t>w trybie przetargu nieograniczonego</w:t>
      </w:r>
      <w:bookmarkEnd w:id="0"/>
      <w:r w:rsidRPr="00927D9B">
        <w:rPr>
          <w:rFonts w:ascii="Arial" w:hAnsi="Arial" w:cs="Arial"/>
          <w:bCs/>
          <w:sz w:val="22"/>
          <w:szCs w:val="22"/>
        </w:rPr>
        <w:t xml:space="preserve">, pn.: </w:t>
      </w:r>
      <w:r w:rsidRPr="00927D9B">
        <w:rPr>
          <w:rFonts w:ascii="Arial" w:hAnsi="Arial" w:cs="Arial"/>
          <w:b/>
          <w:bCs/>
          <w:sz w:val="22"/>
          <w:szCs w:val="22"/>
        </w:rPr>
        <w:t xml:space="preserve">Dostawa sprzętu medycznego w ramach projektu pn. „Poprawa jakości udzielanych świadczeń zdrowotnych, poprzez zakup niezbędnego sprzętu medycznego oraz przeprowadzenie prac inwestycyjnych, w tym dostosowujących do potrzeb osób niepełnosprawnych i starszych Przychodni Specjalistycznej SPZOZ w Świdniku” w ramach Krajowego Planu Odbudowy i Zwiększania Odporności, </w:t>
      </w:r>
      <w:r w:rsidRPr="00927D9B">
        <w:rPr>
          <w:rFonts w:ascii="Arial" w:hAnsi="Arial" w:cs="Arial"/>
          <w:sz w:val="22"/>
          <w:szCs w:val="22"/>
        </w:rPr>
        <w:t>oświadczam co następuje:</w:t>
      </w:r>
    </w:p>
    <w:p w14:paraId="504646D9" w14:textId="77777777" w:rsidR="002547A9" w:rsidRPr="00927D9B" w:rsidRDefault="002547A9" w:rsidP="00927D9B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003EC178" w14:textId="77777777" w:rsidR="00927D9B" w:rsidRPr="00927D9B" w:rsidRDefault="00927D9B" w:rsidP="00927D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290C003" w14:textId="77777777" w:rsidR="00927D9B" w:rsidRPr="00927D9B" w:rsidRDefault="00927D9B" w:rsidP="00927D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27D9B">
        <w:rPr>
          <w:rFonts w:ascii="Arial" w:hAnsi="Arial" w:cs="Arial"/>
          <w:sz w:val="22"/>
          <w:szCs w:val="22"/>
        </w:rPr>
        <w:t>Zobowiązujemy się do realizacji przedmiotowe zamówienie w zakresie określonym w tabeli:</w:t>
      </w:r>
    </w:p>
    <w:p w14:paraId="0622D50A" w14:textId="77777777" w:rsidR="00927D9B" w:rsidRPr="00927D9B" w:rsidRDefault="00927D9B" w:rsidP="00927D9B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9613" w:type="dxa"/>
        <w:tblLayout w:type="fixed"/>
        <w:tblLook w:val="04A0" w:firstRow="1" w:lastRow="0" w:firstColumn="1" w:lastColumn="0" w:noHBand="0" w:noVBand="1"/>
      </w:tblPr>
      <w:tblGrid>
        <w:gridCol w:w="605"/>
        <w:gridCol w:w="4210"/>
        <w:gridCol w:w="4798"/>
      </w:tblGrid>
      <w:tr w:rsidR="00927D9B" w:rsidRPr="00927D9B" w14:paraId="614C5673" w14:textId="77777777" w:rsidTr="009C47EA">
        <w:trPr>
          <w:trHeight w:val="108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5386FD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7C6E4B7F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7D9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533672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95C7F04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7D9B">
              <w:rPr>
                <w:rFonts w:ascii="Arial" w:hAnsi="Arial" w:cs="Arial"/>
                <w:b/>
                <w:bCs/>
              </w:rPr>
              <w:t>Nazwa Wykonawcy</w:t>
            </w:r>
          </w:p>
          <w:p w14:paraId="7C81A0DB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404DAB0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463F6C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36FBCF87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7D9B">
              <w:rPr>
                <w:rFonts w:ascii="Arial" w:hAnsi="Arial" w:cs="Arial"/>
                <w:b/>
                <w:bCs/>
              </w:rPr>
              <w:t>Zakres zamówienia realizowany przez Wykonawcę</w:t>
            </w:r>
          </w:p>
          <w:p w14:paraId="755537D8" w14:textId="77777777" w:rsidR="00927D9B" w:rsidRPr="00927D9B" w:rsidRDefault="00927D9B" w:rsidP="00927D9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7D9B" w:rsidRPr="00927D9B" w14:paraId="2B3D90F9" w14:textId="77777777" w:rsidTr="009C47EA">
        <w:trPr>
          <w:trHeight w:val="36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52B8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7B279F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D9B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4DABE33D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398B40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0C42" w14:textId="77777777" w:rsidR="00927D9B" w:rsidRPr="00927D9B" w:rsidRDefault="00927D9B" w:rsidP="009C47E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367" w14:textId="77777777" w:rsidR="00927D9B" w:rsidRPr="00927D9B" w:rsidRDefault="00927D9B" w:rsidP="009C47E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7D9B" w:rsidRPr="00927D9B" w14:paraId="401A7F62" w14:textId="77777777" w:rsidTr="009C47EA">
        <w:trPr>
          <w:trHeight w:val="36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007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A9B900" w14:textId="77777777" w:rsid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7D9B">
              <w:rPr>
                <w:rFonts w:ascii="Arial" w:hAnsi="Arial" w:cs="Arial"/>
                <w:sz w:val="18"/>
                <w:szCs w:val="18"/>
              </w:rPr>
              <w:t>2.</w:t>
            </w:r>
          </w:p>
          <w:p w14:paraId="427502F7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B0399" w14:textId="77777777" w:rsidR="00927D9B" w:rsidRPr="00927D9B" w:rsidRDefault="00927D9B" w:rsidP="009C47E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F32D" w14:textId="77777777" w:rsidR="00927D9B" w:rsidRPr="00927D9B" w:rsidRDefault="00927D9B" w:rsidP="009C47E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E316" w14:textId="77777777" w:rsidR="00927D9B" w:rsidRPr="00927D9B" w:rsidRDefault="00927D9B" w:rsidP="009C47E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95BBE0" w14:textId="77777777" w:rsidR="00927D9B" w:rsidRPr="00927D9B" w:rsidRDefault="00927D9B" w:rsidP="00927D9B">
      <w:pPr>
        <w:spacing w:line="276" w:lineRule="auto"/>
        <w:rPr>
          <w:rFonts w:ascii="Arial" w:hAnsi="Arial" w:cs="Arial"/>
        </w:rPr>
      </w:pPr>
    </w:p>
    <w:p w14:paraId="32556215" w14:textId="77777777" w:rsidR="00927D9B" w:rsidRPr="00927D9B" w:rsidRDefault="00927D9B" w:rsidP="00927D9B">
      <w:pPr>
        <w:spacing w:line="276" w:lineRule="auto"/>
        <w:rPr>
          <w:rFonts w:ascii="Arial" w:hAnsi="Arial" w:cs="Arial"/>
        </w:rPr>
      </w:pPr>
    </w:p>
    <w:p w14:paraId="10A09414" w14:textId="77777777" w:rsidR="00927D9B" w:rsidRPr="00927D9B" w:rsidRDefault="00927D9B" w:rsidP="00927D9B">
      <w:pPr>
        <w:spacing w:line="276" w:lineRule="auto"/>
        <w:rPr>
          <w:rFonts w:ascii="Arial" w:hAnsi="Arial" w:cs="Arial"/>
        </w:rPr>
      </w:pPr>
    </w:p>
    <w:p w14:paraId="7B5D6B93" w14:textId="77777777" w:rsidR="00927D9B" w:rsidRPr="00927D9B" w:rsidRDefault="00927D9B" w:rsidP="00927D9B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7D9B">
        <w:rPr>
          <w:rFonts w:ascii="Arial" w:hAnsi="Arial" w:cs="Arial"/>
          <w:b/>
          <w:i/>
          <w:sz w:val="22"/>
          <w:szCs w:val="22"/>
        </w:rPr>
        <w:t>Oświadczenie składane jest w formie elektronicznej opatrzonej kwalifikowanym podpisem elektronicznym</w:t>
      </w:r>
    </w:p>
    <w:sectPr w:rsidR="00927D9B" w:rsidRPr="00927D9B" w:rsidSect="005A4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32760" w14:textId="77777777" w:rsidR="00F753FA" w:rsidRDefault="00F753FA" w:rsidP="004B5A86">
      <w:r>
        <w:separator/>
      </w:r>
    </w:p>
  </w:endnote>
  <w:endnote w:type="continuationSeparator" w:id="0">
    <w:p w14:paraId="2DB01B43" w14:textId="77777777" w:rsidR="00F753FA" w:rsidRDefault="00F753FA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37A8" w14:textId="77777777" w:rsidR="005E6EBB" w:rsidRDefault="005E6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0F0F8FE9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6923CFAB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0E9D" w14:textId="77777777" w:rsidR="00F753FA" w:rsidRDefault="00F753FA" w:rsidP="004B5A86">
      <w:r>
        <w:separator/>
      </w:r>
    </w:p>
  </w:footnote>
  <w:footnote w:type="continuationSeparator" w:id="0">
    <w:p w14:paraId="4FFB5AF8" w14:textId="77777777" w:rsidR="00F753FA" w:rsidRDefault="00F753FA" w:rsidP="004B5A86">
      <w:r>
        <w:continuationSeparator/>
      </w:r>
    </w:p>
  </w:footnote>
  <w:footnote w:id="1">
    <w:p w14:paraId="66B2186B" w14:textId="77777777" w:rsidR="00927D9B" w:rsidRPr="00CA3D9D" w:rsidRDefault="00927D9B" w:rsidP="00927D9B">
      <w:pPr>
        <w:rPr>
          <w:rFonts w:ascii="Arial" w:hAnsi="Arial" w:cs="Arial"/>
          <w:sz w:val="16"/>
          <w:szCs w:val="16"/>
        </w:rPr>
      </w:pPr>
      <w:r w:rsidRPr="00CA3D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A3D9D">
        <w:rPr>
          <w:rFonts w:ascii="Arial" w:hAnsi="Arial" w:cs="Arial"/>
          <w:sz w:val="16"/>
          <w:szCs w:val="16"/>
        </w:rPr>
        <w:t xml:space="preserve"> Przez wykonawców wspólnie ubiegających się o udzielenie zamówienia rozumie się konsorcjantów oraz wspólników spółki cywilnej.</w:t>
      </w:r>
    </w:p>
    <w:p w14:paraId="595FA74C" w14:textId="77777777" w:rsidR="00927D9B" w:rsidRDefault="00927D9B" w:rsidP="00927D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46B00" w14:textId="77777777" w:rsidR="005E6EBB" w:rsidRDefault="005E6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5DF2D2B1" w:rsidR="009834F0" w:rsidRDefault="00784722" w:rsidP="00784722">
    <w:pPr>
      <w:pStyle w:val="Nagwek"/>
    </w:pPr>
    <w:r>
      <w:rPr>
        <w:noProof/>
      </w:rPr>
      <w:drawing>
        <wp:inline distT="0" distB="0" distL="0" distR="0" wp14:anchorId="4789C09E" wp14:editId="4C465487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32FE97" w14:textId="77777777" w:rsidR="00784722" w:rsidRPr="00784722" w:rsidRDefault="00784722" w:rsidP="007847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900EC4"/>
    <w:multiLevelType w:val="hybridMultilevel"/>
    <w:tmpl w:val="37B0A3F8"/>
    <w:lvl w:ilvl="0" w:tplc="01BCE28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1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15"/>
  </w:num>
  <w:num w:numId="2" w16cid:durableId="1193961545">
    <w:abstractNumId w:val="14"/>
  </w:num>
  <w:num w:numId="3" w16cid:durableId="2107458434">
    <w:abstractNumId w:val="12"/>
  </w:num>
  <w:num w:numId="4" w16cid:durableId="1454133330">
    <w:abstractNumId w:val="7"/>
  </w:num>
  <w:num w:numId="5" w16cid:durableId="2010863107">
    <w:abstractNumId w:val="11"/>
  </w:num>
  <w:num w:numId="6" w16cid:durableId="645285963">
    <w:abstractNumId w:val="0"/>
  </w:num>
  <w:num w:numId="7" w16cid:durableId="861436926">
    <w:abstractNumId w:val="8"/>
  </w:num>
  <w:num w:numId="8" w16cid:durableId="755784417">
    <w:abstractNumId w:val="13"/>
  </w:num>
  <w:num w:numId="9" w16cid:durableId="1692563218">
    <w:abstractNumId w:val="10"/>
  </w:num>
  <w:num w:numId="10" w16cid:durableId="50413308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14F5"/>
    <w:rsid w:val="00004D46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3213B"/>
    <w:rsid w:val="00033C39"/>
    <w:rsid w:val="00061C68"/>
    <w:rsid w:val="00063C2D"/>
    <w:rsid w:val="000722BB"/>
    <w:rsid w:val="00082396"/>
    <w:rsid w:val="00094AE8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5164B"/>
    <w:rsid w:val="00155E50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7BAC"/>
    <w:rsid w:val="001D25E8"/>
    <w:rsid w:val="001D3BCF"/>
    <w:rsid w:val="001D4773"/>
    <w:rsid w:val="001D561D"/>
    <w:rsid w:val="001D60D9"/>
    <w:rsid w:val="001E42AF"/>
    <w:rsid w:val="001E453C"/>
    <w:rsid w:val="001E61DF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E07"/>
    <w:rsid w:val="0027098E"/>
    <w:rsid w:val="00273DC6"/>
    <w:rsid w:val="00276654"/>
    <w:rsid w:val="0028688A"/>
    <w:rsid w:val="0029132C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14C5F"/>
    <w:rsid w:val="0032092B"/>
    <w:rsid w:val="003320ED"/>
    <w:rsid w:val="0033286E"/>
    <w:rsid w:val="003330BA"/>
    <w:rsid w:val="0034115D"/>
    <w:rsid w:val="00343FAD"/>
    <w:rsid w:val="00346CF7"/>
    <w:rsid w:val="00351511"/>
    <w:rsid w:val="003562B0"/>
    <w:rsid w:val="00357EE6"/>
    <w:rsid w:val="003617AF"/>
    <w:rsid w:val="00364C0A"/>
    <w:rsid w:val="00371966"/>
    <w:rsid w:val="00371C4B"/>
    <w:rsid w:val="0037731F"/>
    <w:rsid w:val="003821CC"/>
    <w:rsid w:val="00384185"/>
    <w:rsid w:val="003927E4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8741C"/>
    <w:rsid w:val="00494CF9"/>
    <w:rsid w:val="004970FE"/>
    <w:rsid w:val="004B18D3"/>
    <w:rsid w:val="004B5A86"/>
    <w:rsid w:val="004B5E22"/>
    <w:rsid w:val="004C25D3"/>
    <w:rsid w:val="004C2C71"/>
    <w:rsid w:val="004C4A0C"/>
    <w:rsid w:val="004D3EBB"/>
    <w:rsid w:val="004D6FF7"/>
    <w:rsid w:val="004D7D8C"/>
    <w:rsid w:val="004E3E2E"/>
    <w:rsid w:val="004F3FBF"/>
    <w:rsid w:val="00500F5C"/>
    <w:rsid w:val="00501803"/>
    <w:rsid w:val="00516DE0"/>
    <w:rsid w:val="005178F5"/>
    <w:rsid w:val="005300B2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46A5"/>
    <w:rsid w:val="005A6751"/>
    <w:rsid w:val="005B2FB2"/>
    <w:rsid w:val="005B5E54"/>
    <w:rsid w:val="005C5D9D"/>
    <w:rsid w:val="005C62F2"/>
    <w:rsid w:val="005C763B"/>
    <w:rsid w:val="005D07EC"/>
    <w:rsid w:val="005D3AA2"/>
    <w:rsid w:val="005D5A0D"/>
    <w:rsid w:val="005E1B86"/>
    <w:rsid w:val="005E6EBB"/>
    <w:rsid w:val="005F6B0F"/>
    <w:rsid w:val="00607924"/>
    <w:rsid w:val="00615987"/>
    <w:rsid w:val="00622207"/>
    <w:rsid w:val="00632CE6"/>
    <w:rsid w:val="00634EA9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02AA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722"/>
    <w:rsid w:val="00784BBC"/>
    <w:rsid w:val="00793376"/>
    <w:rsid w:val="007966E3"/>
    <w:rsid w:val="007A385B"/>
    <w:rsid w:val="007A686A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27D9B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76F18"/>
    <w:rsid w:val="009834F0"/>
    <w:rsid w:val="009956C5"/>
    <w:rsid w:val="009A2028"/>
    <w:rsid w:val="009B220C"/>
    <w:rsid w:val="009B2A08"/>
    <w:rsid w:val="009B69E4"/>
    <w:rsid w:val="009D0FCC"/>
    <w:rsid w:val="009E050E"/>
    <w:rsid w:val="009E0F6A"/>
    <w:rsid w:val="009E4A0E"/>
    <w:rsid w:val="009E78E6"/>
    <w:rsid w:val="009F328A"/>
    <w:rsid w:val="009F5C98"/>
    <w:rsid w:val="00A021E4"/>
    <w:rsid w:val="00A03B39"/>
    <w:rsid w:val="00A058AB"/>
    <w:rsid w:val="00A142E9"/>
    <w:rsid w:val="00A1763D"/>
    <w:rsid w:val="00A265FE"/>
    <w:rsid w:val="00A26680"/>
    <w:rsid w:val="00A306B1"/>
    <w:rsid w:val="00A35C45"/>
    <w:rsid w:val="00A408A7"/>
    <w:rsid w:val="00A40D4C"/>
    <w:rsid w:val="00A47339"/>
    <w:rsid w:val="00A50C32"/>
    <w:rsid w:val="00A63D5D"/>
    <w:rsid w:val="00A665F5"/>
    <w:rsid w:val="00A674EB"/>
    <w:rsid w:val="00A70258"/>
    <w:rsid w:val="00A70FB0"/>
    <w:rsid w:val="00A81B90"/>
    <w:rsid w:val="00A86144"/>
    <w:rsid w:val="00A93CBD"/>
    <w:rsid w:val="00A93F6C"/>
    <w:rsid w:val="00A95802"/>
    <w:rsid w:val="00AA21F8"/>
    <w:rsid w:val="00AB17AC"/>
    <w:rsid w:val="00AC111B"/>
    <w:rsid w:val="00AC7F59"/>
    <w:rsid w:val="00B0305B"/>
    <w:rsid w:val="00B041D6"/>
    <w:rsid w:val="00B10B78"/>
    <w:rsid w:val="00B11DFF"/>
    <w:rsid w:val="00B11F60"/>
    <w:rsid w:val="00B155EF"/>
    <w:rsid w:val="00B15868"/>
    <w:rsid w:val="00B17735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765F0"/>
    <w:rsid w:val="00B87CDD"/>
    <w:rsid w:val="00B90DFF"/>
    <w:rsid w:val="00B9497B"/>
    <w:rsid w:val="00BB6A29"/>
    <w:rsid w:val="00BC25D8"/>
    <w:rsid w:val="00BC288E"/>
    <w:rsid w:val="00BC61CB"/>
    <w:rsid w:val="00BC6D72"/>
    <w:rsid w:val="00BD12FB"/>
    <w:rsid w:val="00BD19C9"/>
    <w:rsid w:val="00BE293A"/>
    <w:rsid w:val="00BE7B42"/>
    <w:rsid w:val="00BF0EED"/>
    <w:rsid w:val="00BF10FD"/>
    <w:rsid w:val="00BF3A9F"/>
    <w:rsid w:val="00C15C0F"/>
    <w:rsid w:val="00C24201"/>
    <w:rsid w:val="00C2442D"/>
    <w:rsid w:val="00C32643"/>
    <w:rsid w:val="00C355BC"/>
    <w:rsid w:val="00C40DF0"/>
    <w:rsid w:val="00C4223A"/>
    <w:rsid w:val="00C43CC3"/>
    <w:rsid w:val="00C50638"/>
    <w:rsid w:val="00C54513"/>
    <w:rsid w:val="00C72BC3"/>
    <w:rsid w:val="00C81679"/>
    <w:rsid w:val="00C8250C"/>
    <w:rsid w:val="00C83A73"/>
    <w:rsid w:val="00C91004"/>
    <w:rsid w:val="00C92680"/>
    <w:rsid w:val="00CA3D9D"/>
    <w:rsid w:val="00CB3D7B"/>
    <w:rsid w:val="00CC1B4F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41EFC"/>
    <w:rsid w:val="00D44F93"/>
    <w:rsid w:val="00D5519F"/>
    <w:rsid w:val="00D602A5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6CF"/>
    <w:rsid w:val="00DD673C"/>
    <w:rsid w:val="00DF7606"/>
    <w:rsid w:val="00E02707"/>
    <w:rsid w:val="00E03DED"/>
    <w:rsid w:val="00E1664E"/>
    <w:rsid w:val="00E21698"/>
    <w:rsid w:val="00E327BE"/>
    <w:rsid w:val="00E34A5B"/>
    <w:rsid w:val="00E41597"/>
    <w:rsid w:val="00E42C5C"/>
    <w:rsid w:val="00E450CA"/>
    <w:rsid w:val="00E52647"/>
    <w:rsid w:val="00E560CB"/>
    <w:rsid w:val="00E662BF"/>
    <w:rsid w:val="00E727C9"/>
    <w:rsid w:val="00E756FB"/>
    <w:rsid w:val="00E82BE5"/>
    <w:rsid w:val="00E82CE3"/>
    <w:rsid w:val="00E879D0"/>
    <w:rsid w:val="00E9293F"/>
    <w:rsid w:val="00E92DD6"/>
    <w:rsid w:val="00E967BB"/>
    <w:rsid w:val="00EB0722"/>
    <w:rsid w:val="00EB7039"/>
    <w:rsid w:val="00ED036B"/>
    <w:rsid w:val="00ED245C"/>
    <w:rsid w:val="00ED3E31"/>
    <w:rsid w:val="00ED45C7"/>
    <w:rsid w:val="00EE08F5"/>
    <w:rsid w:val="00EE15A3"/>
    <w:rsid w:val="00EF0BF3"/>
    <w:rsid w:val="00EF454B"/>
    <w:rsid w:val="00EF7E72"/>
    <w:rsid w:val="00F03A3F"/>
    <w:rsid w:val="00F03F8E"/>
    <w:rsid w:val="00F1027C"/>
    <w:rsid w:val="00F17257"/>
    <w:rsid w:val="00F21775"/>
    <w:rsid w:val="00F21C41"/>
    <w:rsid w:val="00F22BC3"/>
    <w:rsid w:val="00F34587"/>
    <w:rsid w:val="00F52898"/>
    <w:rsid w:val="00F54A00"/>
    <w:rsid w:val="00F66436"/>
    <w:rsid w:val="00F725E8"/>
    <w:rsid w:val="00F753FA"/>
    <w:rsid w:val="00F76904"/>
    <w:rsid w:val="00F92CD9"/>
    <w:rsid w:val="00F92FF6"/>
    <w:rsid w:val="00F943A3"/>
    <w:rsid w:val="00F949D9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4</TotalTime>
  <Pages>1</Pages>
  <Words>144</Words>
  <Characters>1164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5</cp:revision>
  <cp:lastPrinted>2023-10-16T08:55:00Z</cp:lastPrinted>
  <dcterms:created xsi:type="dcterms:W3CDTF">2026-05-04T17:14:00Z</dcterms:created>
  <dcterms:modified xsi:type="dcterms:W3CDTF">2026-05-04T17:23:00Z</dcterms:modified>
</cp:coreProperties>
</file>